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287920A7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49E66861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73F368B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3F1C3C27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393C6CD9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14718B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5E28A203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14718B" w:rsidR="0014718B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57DC3D7B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14718B" w:rsidR="0014718B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000000" w14:paraId="372F8335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14718B" w:rsidR="0014718B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14718B" w:rsidR="0014718B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34C954D5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2AC83B48" w14:textId="77777777">
      <w:pPr>
        <w:pStyle w:val="SudSjedite"/>
      </w:pPr>
      <w:r w:rsidRPr="006C43C5">
        <w:tab/>
      </w:r>
    </w:p>
    <w:p w:rsidRPr="001A12B4" w:rsidR="001A12B4" w:rsidP="001A12B4" w:rsidRDefault="001A12B4" w14:paraId="5E971312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4718B" w:rsidR="0014718B">
            <w:rPr>
              <w:rStyle w:val="eSPISCCParagraphDefaultFont"/>
              <w:rFonts w:eastAsiaTheme="minorHAnsi"/>
            </w:rPr>
            <w:t>Pp Ikp-3603/2019-2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14718B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64C3722D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390023FB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557122C8" w14:textId="77777777">
      <w:pPr>
        <w:keepNext/>
        <w:spacing w:after="0"/>
        <w:jc w:val="center"/>
      </w:pPr>
    </w:p>
    <w:p w:rsidRPr="00CE79FB" w:rsidR="00CE79FB" w:rsidP="00CE79FB" w:rsidRDefault="00CE79FB" w14:paraId="7050413F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51E411FC" w14:textId="77777777">
      <w:pPr>
        <w:keepNext/>
        <w:spacing w:after="0"/>
        <w:jc w:val="center"/>
      </w:pPr>
    </w:p>
    <w:p w:rsidRPr="001A12B4" w:rsidR="001A12B4" w:rsidP="001A12B4" w:rsidRDefault="00000000" w14:paraId="3592D361" w14:textId="4A5E6A4E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Content>
          <w:r w:rsidRPr="0014718B" w:rsidR="0014718B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14718B" w:rsidR="0014718B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4718B" w:rsidR="0014718B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4718B" w:rsidR="0014718B">
            <w:rPr>
              <w:rStyle w:val="eSPISCCParagraphDefaultFont"/>
              <w:rFonts w:eastAsiaTheme="minorHAnsi"/>
            </w:rPr>
            <w:t xml:space="preserve">  Stanko Maglica, OIB 82157406687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4718B" w:rsidR="0014718B">
            <w:rPr>
              <w:rStyle w:val="eSPISCCParagraphDefaultFont"/>
              <w:rFonts w:eastAsiaTheme="minorHAnsi"/>
            </w:rPr>
            <w:t>članka 26. stavka 1. točka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boravišnoj pristojbi">
            <w:listItem w:displayText="Zakon o boravišnoj pristojbi" w:value="Zakon o boravišnoj pristojbi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4718B" w:rsidR="0014718B">
            <w:rPr>
              <w:rStyle w:val="eSPISCCParagraphDefaultFont"/>
              <w:rFonts w:eastAsiaTheme="minorHAnsi"/>
            </w:rPr>
            <w:t>Zakon o boravišnoj pristojbi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14718B" w:rsidR="0014718B">
            <w:rPr>
              <w:rStyle w:val="eSPISCCParagraphDefaultFont"/>
              <w:rFonts w:eastAsiaTheme="minorHAnsi"/>
            </w:rPr>
            <w:t>5.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5CC3FA1E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655F2E7B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0F871FDE" w14:textId="628D4FDD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4718B" w:rsidR="0014718B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14718B">
        <w:rPr>
          <w:rFonts w:eastAsia="Times New Roman" w:cs="Arial"/>
        </w:rPr>
        <w:t xml:space="preserve">)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4718B" w:rsidR="0014718B">
            <w:rPr>
              <w:rStyle w:val="eSPISCCParagraphDefaultFont"/>
              <w:rFonts w:eastAsiaTheme="minorHAnsi"/>
            </w:rPr>
            <w:t>novčana kazna</w:t>
          </w:r>
        </w:sdtContent>
      </w:sdt>
      <w:r w:rsidR="00EA2B9F">
        <w:rPr>
          <w:rFonts w:eastAsia="Times New Roman" w:cs="Arial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Stanko Maglica, OIB 82157406687">
            <w:listItem w:displayText="Stanko Maglica, OIB 82157406687" w:value="Stanko Maglica, OIB 8215740668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4718B" w:rsidR="0014718B">
            <w:rPr>
              <w:rStyle w:val="eSPISCCParagraphDefaultFont"/>
              <w:rFonts w:eastAsiaTheme="minorHAnsi"/>
            </w:rPr>
            <w:t>Stanko Maglica, OIB 82157406687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Stanko Maglica, Donja Klada 39., Sveti Juraj&#10;, 53270 Sveti Juraj">
            <w:listItem w:displayText="Stanko Maglica, Donja Klada 39., Sveti Juraj&#10;, 53270 Sveti Juraj" w:value="Stanko Maglica, Donja Klada 39., Sveti Juraj&#10;, 53270 Sveti Juraj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4718B" w:rsidR="0014718B">
            <w:rPr>
              <w:rStyle w:val="eSPISCCParagraphDefaultFont"/>
              <w:rFonts w:eastAsiaTheme="minorHAnsi"/>
            </w:rPr>
            <w:t>Stanko Maglica, Donja Klada 39., Sveti Juraj, 53270 Sveti Juraj</w:t>
          </w:r>
        </w:sdtContent>
      </w:sdt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showingPlcHdr/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PozadinaSvijetloZelena"/>
            <w:rFonts w:cstheme="minorBidi"/>
            <w:shd w:val="clear" w:color="auto" w:fill="CCFFCC"/>
            <w:lang w:eastAsia="en-US"/>
          </w:rPr>
        </w:sdtEndPr>
        <w:sdtContent>
          <w:r w:rsidRPr="0014718B" w:rsidR="0014718B">
            <w:rPr>
              <w:rStyle w:val="Tekstrezerviranogmjesta"/>
            </w:rPr>
            <w:t>.._.._.._.._.._.._.._..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4718B" w:rsidR="0014718B">
            <w:rPr>
              <w:rStyle w:val="eSPISCCParagraphDefaultFont"/>
              <w:rFonts w:eastAsiaTheme="minorHAnsi"/>
            </w:rPr>
            <w:t>članka 26. stavka 1. točka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14718B">
        <w:rPr>
          <w:rFonts w:eastAsia="Times New Roman" w:cs="Times New Roman"/>
        </w:rPr>
        <w:t xml:space="preserve">Zakona o </w:t>
      </w:r>
      <w:proofErr w:type="spellStart"/>
      <w:r w:rsidR="0014718B">
        <w:rPr>
          <w:rFonts w:eastAsia="Times New Roman" w:cs="Times New Roman"/>
        </w:rPr>
        <w:t>boravšnoj</w:t>
      </w:r>
      <w:proofErr w:type="spellEnd"/>
      <w:r w:rsidR="0014718B">
        <w:rPr>
          <w:rFonts w:eastAsia="Times New Roman" w:cs="Times New Roman"/>
        </w:rPr>
        <w:t xml:space="preserve"> </w:t>
      </w:r>
      <w:proofErr w:type="spellStart"/>
      <w:r w:rsidR="0014718B">
        <w:rPr>
          <w:rFonts w:eastAsia="Times New Roman" w:cs="Times New Roman"/>
        </w:rPr>
        <w:t>prostojbi</w:t>
      </w:r>
      <w:proofErr w:type="spellEnd"/>
    </w:p>
    <w:p w:rsidR="00790006" w:rsidP="0014718B" w:rsidRDefault="00790006" w14:paraId="66C24E72" w14:textId="77777777">
      <w:pPr>
        <w:jc w:val="both"/>
        <w:rPr>
          <w:rFonts w:cs="Times New Roman"/>
          <w:color w:val="4F81BD" w:themeColor="accent1"/>
        </w:rPr>
      </w:pPr>
    </w:p>
    <w:p w:rsidRPr="00A76642" w:rsidR="00A76642" w:rsidP="00A76642" w:rsidRDefault="00A76642" w14:paraId="4748634D" w14:textId="77777777">
      <w:pPr>
        <w:ind w:firstLine="708"/>
        <w:jc w:val="both"/>
        <w:rPr>
          <w:rFonts w:eastAsia="Calibri" w:cs="Times New Roman"/>
        </w:rPr>
      </w:pPr>
    </w:p>
    <w:p w:rsidR="00561534" w:rsidP="00561534" w:rsidRDefault="00561534" w14:paraId="3F164C6D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557EC810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7BCDFF2D" w14:textId="140E0C2C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14718B" w:rsidR="0014718B">
            <w:rPr>
              <w:rStyle w:val="eSPISCCParagraphDefaultFont"/>
            </w:rPr>
            <w:t>Carinska uprava, Područni carinski ured Rijeka</w:t>
          </w:r>
        </w:sdtContent>
      </w:sdt>
      <w:r w:rsidRPr="002A712A" w:rsidR="00BB30F6">
        <w:rPr>
          <w:rFonts w:cs="Times New Roman"/>
        </w:rPr>
        <w:t xml:space="preserve">,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Content>
          <w:r w:rsidRPr="0014718B" w:rsidR="0014718B">
            <w:rPr>
              <w:rStyle w:val="eSPISCCParagraphDefaultFont"/>
            </w:rPr>
            <w:t>Klasa: 415-02/17-10/5165, Urbroj. 513-02-6010/3-19-5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9F3EF9">
        <w:rPr>
          <w:rFonts w:cs="Times New Roman"/>
        </w:rPr>
        <w:t xml:space="preserve"> </w:t>
      </w:r>
      <w:r w:rsidRPr="002A712A" w:rsidR="0078271E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 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17-08-03T00:00:00Z">
            <w:dateFormat w:val="d. MMMM yyyy."/>
            <w:lid w:val="hr-HR"/>
            <w:storeMappedDataAs w:val="text"/>
            <w:calendar w:val="gregorian"/>
          </w:date>
        </w:sdtPr>
        <w:sdtContent>
          <w:r w:rsidRPr="0014718B" w:rsidR="0014718B">
            <w:rPr>
              <w:rStyle w:val="eSPISCCParagraphDefaultFont"/>
            </w:rPr>
            <w:t>03.08.2017.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Content>
          <w:r w:rsidRPr="0014718B" w:rsidR="0014718B">
            <w:rPr>
              <w:rStyle w:val="eSPISCCParagraphDefaultFont"/>
            </w:rPr>
            <w:t>Stanko Maglica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Content>
          <w:r w:rsidRPr="0014718B" w:rsidR="0014718B">
            <w:rPr>
              <w:rStyle w:val="eSPISCCParagraphDefaultFont"/>
            </w:rPr>
            <w:t>novčana kazna</w:t>
          </w:r>
        </w:sdtContent>
      </w:sdt>
    </w:p>
    <w:p w:rsidRPr="002A712A" w:rsidR="002A712A" w:rsidP="002A712A" w:rsidRDefault="002A712A" w14:paraId="28C35ABC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697C9BA9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6C6C9987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lastRenderedPageBreak/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2A712A" w:rsidR="002A712A" w:rsidP="002A712A" w:rsidRDefault="002A712A" w14:paraId="1D4AC8E8" w14:textId="77777777">
      <w:pPr>
        <w:pStyle w:val="Odlomakpopisa"/>
        <w:ind w:left="1068" w:firstLine="0"/>
        <w:rPr>
          <w:rFonts w:cs="Arial"/>
        </w:rPr>
      </w:pPr>
    </w:p>
    <w:p w:rsidRPr="00561534" w:rsidR="00561534" w:rsidP="0014718B" w:rsidRDefault="00561534" w14:paraId="1E513ADA" w14:textId="77777777">
      <w:pPr>
        <w:spacing w:after="0" w:line="276" w:lineRule="auto"/>
        <w:jc w:val="both"/>
        <w:rPr>
          <w:rFonts w:eastAsia="Calibri" w:cs="Times New Roman"/>
        </w:rPr>
      </w:pPr>
    </w:p>
    <w:p w:rsidRPr="001A12B4" w:rsidR="001A12B4" w:rsidP="001A12B4" w:rsidRDefault="001A12B4" w14:paraId="2D4B8940" w14:textId="6DD7773C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4718B" w:rsidR="0014718B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14718B" w:rsidR="0014718B">
            <w:rPr>
              <w:rStyle w:val="eSPISCCParagraphDefaultFont"/>
              <w:rFonts w:eastAsiaTheme="minorHAnsi"/>
            </w:rPr>
            <w:t>5.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7ED47026" w14:textId="77777777">
        <w:tc>
          <w:tcPr>
            <w:tcW w:w="3284" w:type="dxa"/>
          </w:tcPr>
          <w:p w:rsidRPr="00B40829" w:rsidR="00B40829" w:rsidP="00B40829" w:rsidRDefault="00B40829" w14:paraId="45DD1DBD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4ECAAC0F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50379177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24ED0211" w14:textId="77777777">
        <w:tc>
          <w:tcPr>
            <w:tcW w:w="3284" w:type="dxa"/>
          </w:tcPr>
          <w:p w:rsidRPr="00B40829" w:rsidR="00B40829" w:rsidP="00B40829" w:rsidRDefault="00000000" w14:paraId="36DF4D8D" w14:textId="2867D2A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14718B" w:rsidR="0014718B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2FAEFBDB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6700CE08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14718B" w:rsidR="0014718B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3375150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2DB37E2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9FAD61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6F3EDE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6F962B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384D1D76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4718B" w:rsidR="0014718B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017011E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436CBE0A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3DC352A9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0946F836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showingPlcHdr/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Zadanifontodlomka"/>
            <w:rFonts w:eastAsia="Calibri"/>
            <w:noProof w:val="false"/>
            <w:lang w:eastAsia="en-US"/>
          </w:rPr>
        </w:sdtEndPr>
        <w:sdtContent>
          <w:r w:rsidRPr="0014718B" w:rsidR="009F3EF9">
            <w:rPr>
              <w:rStyle w:val="Tekstrezerviranogmjesta"/>
            </w:rPr>
            <w:t>.._.._.._.._.._.._.._..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02ACE8CB" w14:textId="65F1EDDB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Ministarstvo financija&#10;&#10;Porezna uprava&#10;&#10;Područni ured Rijeka&#10;&#10;Ispostava Rijeka, Riva 10&#10;,51000 Rijeka">
            <w:listItem w:displayText="Ministarstvo financija&#10;&#10;Porezna uprava&#10;&#10;Područni ured Rijeka&#10;&#10;Ispostava Rijeka, Riva 10&#10;,51000 Rijeka" w:value="Ministarstvo financija&#10;&#10;Porezna uprava&#10;&#10;Područni ured Rijeka&#10;&#10;Ispostava Rijeka, Riva 10&#10;,51000 Rijeka"/>
            <w:listItem w:displayText="Općinski sud u Crikvenici, OIB 74084245037, Kralja Tomislava 85 A&#10;,51260 Crikvenica" w:value="Općinski sud u Crikvenici, OIB 74084245037, Kralja Tomislava 85 A&#10;,51260 Crikvenica"/>
            <w:listItem w:displayText="Valentina Uković, OIB 87639571963, Stara cesta 2&#10;,53270 Senj" w:value="Valentina Uković, OIB 87639571963, Stara cesta 2&#10;,53270 Senj"/>
            <w:listItem w:displayText="Stanko Maglica, OIB 82157406687, Donja Klada 39., Sveti Juraj&#10;,53270 Sveti Juraj" w:value="Stanko Maglica, OIB 82157406687, Donja Klada 39., Sveti Juraj&#10;,53270 Sveti Juraj"/>
          </w:comboBox>
        </w:sdtPr>
        <w:sdtContent>
          <w:r w:rsidRPr="0014718B" w:rsidR="0014718B">
            <w:rPr>
              <w:rStyle w:val="eSPISCCParagraphDefaultFont"/>
              <w:rFonts w:eastAsiaTheme="minorHAnsi"/>
            </w:rPr>
            <w:t>Ministarstvo financijaPorezna upravaPodručni ured RijekaIspostava Rijeka, Riva 10,51000 Rijeka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Broj odluke"/>
          <w:tag w:val="DomainObject.IkpPredmet.OdlukaRjesenjeIshodisni_1"/>
          <w:id w:val="2089724007"/>
          <w:placeholder>
            <w:docPart w:val="021DB7DE13E64E00A8E4D15B71AF6A19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Content>
          <w:r w:rsidRPr="0014718B" w:rsidR="0014718B">
            <w:rPr>
              <w:rStyle w:val="eSPISCCParagraphDefaultFont"/>
              <w:rFonts w:eastAsiaTheme="minorHAnsi"/>
            </w:rPr>
            <w:t>Klasa: 415-02/17-10/5165, Urbroj. 513-02-6010/3-19-5</w:t>
          </w:r>
        </w:sdtContent>
      </w:sdt>
    </w:p>
    <w:p w:rsidRPr="002D7FEE" w:rsidR="00B37A7D" w:rsidP="002D7FEE" w:rsidRDefault="00B37A7D" w14:paraId="3E6B5790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370B0269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3C68517C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3F5C" w:rsidP="00537B78" w:rsidRDefault="00163F5C" w14:paraId="07C27BC8" w14:textId="77777777">
      <w:r>
        <w:separator/>
      </w:r>
    </w:p>
  </w:endnote>
  <w:endnote w:type="continuationSeparator" w:id="0">
    <w:p w:rsidR="00163F5C" w:rsidP="00537B78" w:rsidRDefault="00163F5C" w14:paraId="4239E66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41A804E2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65D0371A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3F5C" w:rsidP="00537B78" w:rsidRDefault="00163F5C" w14:paraId="5BBB932E" w14:textId="77777777">
      <w:r>
        <w:separator/>
      </w:r>
    </w:p>
  </w:footnote>
  <w:footnote w:type="continuationSeparator" w:id="0">
    <w:p w:rsidR="00163F5C" w:rsidP="00537B78" w:rsidRDefault="00163F5C" w14:paraId="11A7FD5C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1E018D5A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14718B" w:rsidR="0014718B">
          <w:rPr>
            <w:rStyle w:val="eSPISCCParagraphDefaultFont"/>
          </w:rPr>
          <w:t>Pp Ikp-3603/2019-2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18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3F5C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6B393F2C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CB0663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1DB7DE13E64E00A8E4D15B71AF6A1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4EC98F6-21BF-4898-BF87-70387A4A6302}"/>
      </w:docPartPr>
      <w:docPartBody>
        <w:p w:rsidR="00000000" w:rsidP="00CB0663" w:rsidRDefault="00CB0663">
          <w:pPr>
            <w:pStyle w:val="021DB7DE13E64E00A8E4D15B71AF6A19"/>
          </w:pPr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487CB2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0663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B0663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021DB7DE13E64E00A8E4D15B71AF6A19" w:customStyle="true">
    <w:name w:val="021DB7DE13E64E00A8E4D15B71AF6A19"/>
    <w:rsid w:val="00CB0663"/>
    <w:pPr>
      <w:spacing w:after="160" w:line="259" w:lineRule="auto"/>
    </w:pPr>
    <w:rPr>
      <w:kern w:val="2"/>
    </w:rPr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5. veljače 2026.</izvorni_sadrzaj>
    <derivirana_varijabla naziv="DomainObject.DatumDonosenjaOdluke_1">5.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Ikp-3603/2019-2</izvorni_sadrzaj>
    <derivirana_varijabla naziv="DomainObject.Oznaka_1">Pp Ikp-3603/2019-2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3603</izvorni_sadrzaj>
    <derivirana_varijabla naziv="DomainObject.Predmet.Broj_1">3603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2019.</izvorni_sadrzaj>
    <derivirana_varijabla naziv="DomainObject.Predmet.DatumOsnivanja_1">14.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7. listopada 1969.</izvorni_sadrzaj>
    <derivirana_varijabla naziv="DomainObject.Predmet.OkrivljenikFizickaOsoba.DatumRodjenja_1">7. listopada 1969.</derivirana_varijabla>
  </DomainObject.Predmet.OkrivljenikFizickaOsoba.DatumRodjenja>
  <DomainObject.Predmet.OkrivljenikFizickaOsoba.DatumRodjenjaFormated>
    <izvorni_sadrzaj>7.10.1969.</izvorni_sadrzaj>
    <derivirana_varijabla naziv="DomainObject.Predmet.OkrivljenikFizickaOsoba.DatumRodjenjaFormated_1">7.10.1969.</derivirana_varijabla>
  </DomainObject.Predmet.OkrivljenikFizickaOsoba.DatumRodjenjaFormated>
  <DomainObject.Predmet.OkrivljenikFizickaOsoba.Ime>
    <izvorni_sadrzaj>Stanko</izvorni_sadrzaj>
    <derivirana_varijabla naziv="DomainObject.Predmet.OkrivljenikFizickaOsoba.Ime_1">Stanko</derivirana_varijabla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</izvorni_sadrzaj>
    <derivirana_varijabla naziv="DomainObject.Predmet.OkrivljenikFizickaOsoba.MjestoRodjenja_1">Rijeka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Stanko Maglica</izvorni_sadrzaj>
    <derivirana_varijabla naziv="DomainObject.Predmet.OkrivljenikFizickaOsoba.Naziv_1">Stanko Maglica</derivirana_varijabla>
  </DomainObject.Predmet.OkrivljenikFizickaOsoba.Naziv>
  <DomainObject.Predmet.OkrivljenikFizickaOsoba.Prezime>
    <izvorni_sadrzaj>Maglica</izvorni_sadrzaj>
    <derivirana_varijabla naziv="DomainObject.Predmet.OkrivljenikFizickaOsoba.Prezime_1">Maglica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82157406687</izvorni_sadrzaj>
    <derivirana_varijabla naziv="DomainObject.Predmet.OkrivljenikFizickaOsoba.Oib_1">82157406687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Ikp-3603/2019</izvorni_sadrzaj>
    <derivirana_varijabla naziv="DomainObject.Predmet.OznakaBroj_1">Pp Ikp-3603/2019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predmeta=[], JCMS stara oznaka predmeta=[], </izvorni_sadrzaj>
    <derivirana_varijabla naziv="DomainObject.Predmet.PrimjedbaSuca_1">oznaka JCMS vezanog predmeta=[],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Stanko Maglica</izvorni_sadrzaj>
    <derivirana_varijabla naziv="DomainObject.Predmet.ProtustrankaFormated_1">  Stanko Maglica</derivirana_varijabla>
  </DomainObject.Predmet.ProtustrankaFormated>
  <DomainObject.Predmet.ProtustrankaFormatedOIB>
    <izvorni_sadrzaj>  Stanko Maglica, OIB 82157406687</izvorni_sadrzaj>
    <derivirana_varijabla naziv="DomainObject.Predmet.ProtustrankaFormatedOIB_1">  Stanko Maglica, OIB 82157406687</derivirana_varijabla>
  </DomainObject.Predmet.ProtustrankaFormatedOIB>
  <DomainObject.Predmet.ProtustrankaFormatedWithAdress>
    <izvorni_sadrzaj> Stanko Maglica, Donja Klada 39., Sveti Juraj
, 53270 Sveti Juraj</izvorni_sadrzaj>
    <derivirana_varijabla naziv="DomainObject.Predmet.ProtustrankaFormatedWithAdress_1"> Stanko Maglica, Donja Klada 39., Sveti Juraj
, 53270 Sveti Juraj</derivirana_varijabla>
  </DomainObject.Predmet.ProtustrankaFormatedWithAdress>
  <DomainObject.Predmet.ProtustrankaFormatedWithAdressOIB>
    <izvorni_sadrzaj> Stanko Maglica, OIB 82157406687, Donja Klada 39., Sveti Juraj
, 53270 Sveti Juraj</izvorni_sadrzaj>
    <derivirana_varijabla naziv="DomainObject.Predmet.ProtustrankaFormatedWithAdressOIB_1"> Stanko Maglica, OIB 82157406687, Donja Klada 39., Sveti Juraj
, 53270 Sveti Juraj</derivirana_varijabla>
  </DomainObject.Predmet.ProtustrankaFormatedWithAdressOIB>
  <DomainObject.Predmet.ProtustrankaWithAdress>
    <izvorni_sadrzaj>Stanko Maglica Donja Klada 39., Sveti Juraj
, 53270 Sveti Juraj</izvorni_sadrzaj>
    <derivirana_varijabla naziv="DomainObject.Predmet.ProtustrankaWithAdress_1">Stanko Maglica Donja Klada 39., Sveti Juraj
, 53270 Sveti Juraj</derivirana_varijabla>
  </DomainObject.Predmet.ProtustrankaWithAdress>
  <DomainObject.Predmet.ProtustrankaWithAdressOIB>
    <izvorni_sadrzaj>Stanko Maglica, OIB 82157406687, Donja Klada 39., Sveti Juraj
, 53270 Sveti Juraj</izvorni_sadrzaj>
    <derivirana_varijabla naziv="DomainObject.Predmet.ProtustrankaWithAdressOIB_1">Stanko Maglica, OIB 82157406687, Donja Klada 39., Sveti Juraj
, 53270 Sveti Juraj</derivirana_varijabla>
  </DomainObject.Predmet.ProtustrankaWithAdressOIB>
  <DomainObject.Predmet.ProtustrankaNazivFormated>
    <izvorni_sadrzaj>Stanko Maglica</izvorni_sadrzaj>
    <derivirana_varijabla naziv="DomainObject.Predmet.ProtustrankaNazivFormated_1">Stanko Maglica</derivirana_varijabla>
    <derivirana_varijabla naziv="Padez">Stanko Maglica</derivirana_varijabla>
  </DomainObject.Predmet.ProtustrankaNazivFormated>
  <DomainObject.Predmet.ProtustrankaNazivFormatedOIB>
    <izvorni_sadrzaj>Stanko Maglica, OIB 82157406687</izvorni_sadrzaj>
    <derivirana_varijabla naziv="DomainObject.Predmet.ProtustrankaNazivFormatedOIB_1">Stanko Maglica, OIB 82157406687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Carinska uprava, Područni carinski ured Rijeka</derivirana_varijabla>
    <derivirana_varijabla naziv="DomainObject.Predmet.Referada.Sud.Naziv">Općinski sud u Crikvenici</derivirana_varijabla>
    <derivirana_varijabla naziv="Nazivadresasuda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
Porezna uprava
Područni ured Rijeka
Ispostava Rijeka</izvorni_sadrzaj>
    <derivirana_varijabla naziv="DomainObject.Predmet.StrankaFormated_1">  Ministarstvo financija
Porezna uprava
Područni ured Rijeka
Ispostava Rijeka</derivirana_varijabla>
  </DomainObject.Predmet.StrankaFormated>
  <DomainObject.Predmet.StrankaFormatedOIB>
    <izvorni_sadrzaj>  Ministarstvo financija
Porezna uprava
Područni ured Rijeka
Ispostava Rijeka</izvorni_sadrzaj>
    <derivirana_varijabla naziv="DomainObject.Predmet.StrankaFormatedOIB_1">  Ministarstvo financija
Porezna uprava
Područni ured Rijeka
Ispostava Rijeka</derivirana_varijabla>
  </DomainObject.Predmet.StrankaFormatedOIB>
  <DomainObject.Predmet.StrankaFormatedWithAdress>
    <izvorni_sadrzaj> Ministarstvo financija
Porezna uprava
Područni ured Rijeka
Ispostava Rijeka, Riva 10
, 51000 Rijeka</izvorni_sadrzaj>
    <derivirana_varijabla naziv="DomainObject.Predmet.StrankaFormatedWithAdress_1"> Ministarstvo financija
Porezna uprava
Područni ured Rijeka
Ispostava Rijeka, Riva 10
, 51000 Rijeka</derivirana_varijabla>
  </DomainObject.Predmet.StrankaFormatedWithAdress>
  <DomainObject.Predmet.StrankaFormatedWithAdressOIB>
    <izvorni_sadrzaj> Ministarstvo financija
Porezna uprava
Područni ured Rijeka
Ispostava Rijeka, Riva 10
, 51000 Rijeka</izvorni_sadrzaj>
    <derivirana_varijabla naziv="DomainObject.Predmet.StrankaFormatedWithAdressOIB_1"> Ministarstvo financija
Porezna uprava
Područni ured Rijeka
Ispostava Rijeka, Riva 10
, 51000 Rijeka</derivirana_varijabla>
  </DomainObject.Predmet.StrankaFormatedWithAdressOIB>
  <DomainObject.Predmet.StrankaWithAdress>
    <izvorni_sadrzaj>Ministarstvo financija
Porezna uprava
Područni ured Rijeka
Ispostava Rijeka Riva 10
,51000 Rijeka</izvorni_sadrzaj>
    <derivirana_varijabla naziv="DomainObject.Predmet.StrankaWithAdress_1">Ministarstvo financija
Porezna uprava
Područni ured Rijeka
Ispostava Rijeka Riva 10
,51000 Rijeka</derivirana_varijabla>
  </DomainObject.Predmet.StrankaWithAdress>
  <DomainObject.Predmet.StrankaWithAdressOIB>
    <izvorni_sadrzaj>Ministarstvo financija
Porezna uprava
Područni ured Rijeka
Ispostava Rijeka, Riva 10
,51000 Rijeka</izvorni_sadrzaj>
    <derivirana_varijabla naziv="DomainObject.Predmet.StrankaWithAdressOIB_1">Ministarstvo financija
Porezna uprava
Područni ured Rijeka
Ispostava Rijeka, Riva 10
,51000 Rijeka</derivirana_varijabla>
  </DomainObject.Predmet.StrankaWithAdressOIB>
  <DomainObject.Predmet.StrankaNazivFormated>
    <izvorni_sadrzaj>Ministarstvo financija
Porezna uprava
Područni ured Rijeka
Ispostava Rijeka</izvorni_sadrzaj>
    <derivirana_varijabla naziv="DomainObject.Predmet.StrankaNazivFormated_1">Ministarstvo financija
Porezna uprava
Područni ured Rijeka
Ispostava Rijeka</derivirana_varijabla>
    <derivirana_varijabla naziv="Padez">Ministarstvo financija
Porezna uprava
Područni ured Rijeka
Ispostava Rijeka</derivirana_varijabla>
  </DomainObject.Predmet.StrankaNazivFormated>
  <DomainObject.Predmet.StrankaNazivFormatedOIB>
    <izvorni_sadrzaj>Ministarstvo financija
Porezna uprava
Područni ured Rijeka
Ispostava Rijeka</izvorni_sadrzaj>
    <derivirana_varijabla naziv="DomainObject.Predmet.StrankaNazivFormatedOIB_1">Ministarstvo financija
Porezna uprava
Područni ured Rijeka
Ispostava Rijeka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Senj</izvorni_sadrzaj>
    <derivirana_varijabla naziv="DomainObject.Predmet.TrenutnaLokacijaSpisa.Naziv_1">Sudska pisarnica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Ministarstvo financija
Porezna uprava
Područni ured Rijeka
Ispostava Rijeka</item>
    </izvorni_sadrzaj>
    <derivirana_varijabla naziv="DomainObject.Predmet.StrankaListFormated_1">
      <item>Ministarstvo financija
Porezna uprava
Područni ured Rijeka
Ispostava Rijeka</item>
    </derivirana_varijabla>
  </DomainObject.Predmet.StrankaListFormated>
  <DomainObject.Predmet.StrankaListFormatedOIB>
    <izvorni_sadrzaj>
      <item>Ministarstvo financija
Porezna uprava
Područni ured Rijeka
Ispostava Rijeka</item>
    </izvorni_sadrzaj>
    <derivirana_varijabla naziv="DomainObject.Predmet.StrankaListFormatedOIB_1">
      <item>Ministarstvo financija
Porezna uprava
Područni ured Rijeka
Ispostava Rijeka</item>
    </derivirana_varijabla>
  </DomainObject.Predmet.StrankaListFormatedOIB>
  <DomainObject.Predmet.StrankaListFormatedWithAdress>
    <izvorni_sadrzaj>
      <item>Ministarstvo financija
Porezna uprava
Područni ured Rijeka
Ispostava Rijeka, Riva 10
, 51000 Rijeka</item>
    </izvorni_sadrzaj>
    <derivirana_varijabla naziv="DomainObject.Predmet.StrankaListFormatedWithAdress_1">
      <item>Ministarstvo financija
Porezna uprava
Područni ured Rijeka
Ispostava Rijeka, Riva 10
, 51000 Rijeka</item>
    </derivirana_varijabla>
  </DomainObject.Predmet.StrankaListFormatedWithAdress>
  <DomainObject.Predmet.StrankaListFormatedWithAdressOIB>
    <izvorni_sadrzaj>
      <item>Ministarstvo financija
Porezna uprava
Područni ured Rijeka
Ispostava Rijeka, Riva 10
, 51000 Rijeka</item>
    </izvorni_sadrzaj>
    <derivirana_varijabla naziv="DomainObject.Predmet.StrankaListFormatedWithAdressOIB_1">
      <item>Ministarstvo financija
Porezna uprava
Područni ured Rijeka
Ispostava Rijeka, Riva 10
, 51000 Rijeka</item>
    </derivirana_varijabla>
  </DomainObject.Predmet.StrankaListFormatedWithAdressOIB>
  <DomainObject.Predmet.StrankaListNazivFormated>
    <izvorni_sadrzaj>
      <item>Ministarstvo financija
Porezna uprava
Područni ured Rijeka
Ispostava Rijeka</item>
    </izvorni_sadrzaj>
    <derivirana_varijabla naziv="DomainObject.Predmet.StrankaListNazivFormated_1">
      <item>Ministarstvo financija
Porezna uprava
Područni ured Rijeka
Ispostava Rijeka</item>
    </derivirana_varijabla>
  </DomainObject.Predmet.StrankaListNazivFormated>
  <DomainObject.Predmet.StrankaListNazivFormatedOIB>
    <izvorni_sadrzaj>
      <item>Ministarstvo financija
Porezna uprava
Područni ured Rijeka
Ispostava Rijeka</item>
    </izvorni_sadrzaj>
    <derivirana_varijabla naziv="DomainObject.Predmet.StrankaListNazivFormatedOIB_1">
      <item>Ministarstvo financija
Porezna uprava
Područni ured Rijeka
Ispostava Rijeka</item>
    </derivirana_varijabla>
  </DomainObject.Predmet.StrankaListNazivFormatedOIB>
  <DomainObject.Predmet.ProtuStrankaListFormated>
    <izvorni_sadrzaj>
      <item>Stanko Maglica</item>
    </izvorni_sadrzaj>
    <derivirana_varijabla naziv="DomainObject.Predmet.ProtuStrankaListFormated_1">
      <item>Stanko Maglica</item>
    </derivirana_varijabla>
  </DomainObject.Predmet.ProtuStrankaListFormated>
  <DomainObject.Predmet.ProtuStrankaListFormatedOIB>
    <izvorni_sadrzaj>
      <item>Stanko Maglica, OIB 82157406687</item>
    </izvorni_sadrzaj>
    <derivirana_varijabla naziv="DomainObject.Predmet.ProtuStrankaListFormatedOIB_1">
      <item>Stanko Maglica, OIB 82157406687</item>
    </derivirana_varijabla>
  </DomainObject.Predmet.ProtuStrankaListFormatedOIB>
  <DomainObject.Predmet.ProtuStrankaListFormatedWithAdress>
    <izvorni_sadrzaj>
      <item>Stanko Maglica, Donja Klada 39., Sveti Juraj
, 53270 Sveti Juraj</item>
    </izvorni_sadrzaj>
    <derivirana_varijabla naziv="DomainObject.Predmet.ProtuStrankaListFormatedWithAdress_1">
      <item>Stanko Maglica, Donja Klada 39., Sveti Juraj
, 53270 Sveti Juraj</item>
    </derivirana_varijabla>
  </DomainObject.Predmet.ProtuStrankaListFormatedWithAdress>
  <DomainObject.Predmet.ProtuStrankaListFormatedWithAdressOIB>
    <izvorni_sadrzaj>
      <item>Stanko Maglica, OIB 82157406687, Donja Klada 39., Sveti Juraj
, 53270 Sveti Juraj</item>
    </izvorni_sadrzaj>
    <derivirana_varijabla naziv="DomainObject.Predmet.ProtuStrankaListFormatedWithAdressOIB_1">
      <item>Stanko Maglica, OIB 82157406687, Donja Klada 39., Sveti Juraj
, 53270 Sveti Juraj</item>
    </derivirana_varijabla>
  </DomainObject.Predmet.ProtuStrankaListFormatedWithAdressOIB>
  <DomainObject.Predmet.ProtuStrankaListNazivFormated>
    <izvorni_sadrzaj>
      <item>Stanko Maglica</item>
    </izvorni_sadrzaj>
    <derivirana_varijabla naziv="DomainObject.Predmet.ProtuStrankaListNazivFormated_1">
      <item>Stanko Maglica</item>
    </derivirana_varijabla>
  </DomainObject.Predmet.ProtuStrankaListNazivFormated>
  <DomainObject.Predmet.ProtuStrankaListNazivFormatedOIB>
    <izvorni_sadrzaj>
      <item>Stanko Maglica, OIB 82157406687</item>
    </izvorni_sadrzaj>
    <derivirana_varijabla naziv="DomainObject.Predmet.ProtuStrankaListNazivFormatedOIB_1">
      <item>Stanko Maglica, OIB 82157406687</item>
    </derivirana_varijabla>
  </DomainObject.Predmet.ProtuStrankaListNazivFormatedOIB>
  <DomainObject.Predmet.OstaliListFormated>
    <izvorni_sadrzaj>
      <item>Općinski sud u Crikvenici</item>
      <item>Valentina Uković</item>
    </izvorni_sadrzaj>
    <derivirana_varijabla naziv="DomainObject.Predmet.OstaliListFormated_1">
      <item>Općinski sud u Crikvenici</item>
      <item>Valentina Uković</item>
    </derivirana_varijabla>
    <derivirana_varijabla naziv="DrugaOsoba">
      <item>Općinski sud u Crikvenici</item>
      <item>Valentina Uković</item>
    </derivirana_varijabla>
  </DomainObject.Predmet.OstaliListFormated>
  <DomainObject.Predmet.OstaliListFormatedOIB>
    <izvorni_sadrzaj>
      <item>Općinski sud u Crikvenici, OIB 74084245037</item>
      <item>Valentina Uković, OIB 87639571963</item>
    </izvorni_sadrzaj>
    <derivirana_varijabla naziv="DomainObject.Predmet.OstaliListFormatedOIB_1">
      <item>Općinski sud u Crikvenici, OIB 74084245037</item>
      <item>Valentina Uković, OIB 87639571963</item>
    </derivirana_varijabla>
  </DomainObject.Predmet.OstaliListFormatedOIB>
  <DomainObject.Predmet.OstaliListFormatedWithAdress>
    <izvorni_sadrzaj>
      <item>Općinski sud u Crikvenici, Kralja Tomislava 85 A
, 51260 Crikvenica</item>
      <item>Valentina Uković, Stara cesta 2
, 53270 Senj</item>
    </izvorni_sadrzaj>
    <derivirana_varijabla naziv="DomainObject.Predmet.OstaliListFormatedWithAdress_1">
      <item>Općinski sud u Crikvenici, Kralja Tomislava 85 A
, 51260 Crikvenica</item>
      <item>Valentina Uković, Stara cesta 2
, 53270 Senj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Valentina Uković, OIB 87639571963, Stara cesta 2
, 53270 Senj</item>
    </izvorni_sadrzaj>
    <derivirana_varijabla naziv="DomainObject.Predmet.OstaliListFormatedWithAdressOIB_1">
      <item>Općinski sud u Crikvenici, OIB 74084245037, Kralja Tomislava 85 A
, 51260 Crikvenica</item>
      <item>Valentina Uković, OIB 87639571963, Stara cesta 2
, 53270 Senj</item>
    </derivirana_varijabla>
  </DomainObject.Predmet.OstaliListFormatedWithAdressOIB>
  <DomainObject.Predmet.OstaliListNazivFormated>
    <izvorni_sadrzaj>
      <item>Općinski sud u Crikvenici</item>
      <item>Valentina Uković</item>
    </izvorni_sadrzaj>
    <derivirana_varijabla naziv="DomainObject.Predmet.OstaliListNazivFormated_1">
      <item>Općinski sud u Crikvenici</item>
      <item>Valentina Uković</item>
    </derivirana_varijabla>
  </DomainObject.Predmet.OstaliListNazivFormated>
  <DomainObject.Predmet.OstaliListNazivFormatedOIB>
    <izvorni_sadrzaj>
      <item>Općinski sud u Crikvenici, OIB 74084245037</item>
      <item>Valentina Uković, OIB 87639571963</item>
    </izvorni_sadrzaj>
    <derivirana_varijabla naziv="DomainObject.Predmet.OstaliListNazivFormatedOIB_1">
      <item>Općinski sud u Crikvenici, OIB 74084245037</item>
      <item>Valentina Uković, OIB 87639571963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18</izvorni_sadrzaj>
    <derivirana_varijabla naziv="DomainObject.Predmet.ClanakZakona_1"/>
  </DomainObject.Predmet.ClanakZakona>
  <DomainObject.Predmet.ClanakZakonaFull>
    <izvorni_sadrzaj>članka 18. stavka 3.</izvorni_sadrzaj>
    <derivirana_varijabla naziv="DomainObject.Predmet.ClanakZakonaFull_1">članka 26. stavka 1. točka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5. veljače 2026.</izvorni_sadrzaj>
    <derivirana_varijabla naziv="DomainObject.Datum_1">5. veljače 2026.</derivirana_varijabla>
    <derivirana_varijabla naziv="datum">5. veljače 2026.</derivirana_varijabla>
    <derivirana_varijabla naziv="datumpravomocnosti">5. veljače 2026.</derivirana_varijabla>
    <derivirana_varijabla naziv="datumizvrsnosti">5. veljače 2026.</derivirana_varijabla>
  </DomainObject.Datum>
  <DomainObject.PoslovniBrojDokumenta>
    <izvorni_sadrzaj>Pp Ikp-3603/2019-2</izvorni_sadrzaj>
    <derivirana_varijabla naziv="DomainObject.PoslovniBrojDokumenta_1">Pp Ikp-3603/2019-2</derivirana_varijabla>
  </DomainObject.PoslovniBrojDokumenta>
  <DomainObject.Predmet.StrankaIDrugi>
    <izvorni_sadrzaj>Ministarstvo financija
Porezna uprava
Područni ured Rijeka
Ispostava Rijeka</izvorni_sadrzaj>
    <derivirana_varijabla naziv="DomainObject.Predmet.StrankaIDrugi_1">Ministarstvo financija
Porezna uprava
Područni ured Rijeka
Ispostava Rijeka</derivirana_varijabla>
  </DomainObject.Predmet.StrankaIDrugi>
  <DomainObject.Predmet.ProtustrankaIDrugi>
    <izvorni_sadrzaj>Stanko Maglica</izvorni_sadrzaj>
    <derivirana_varijabla naziv="DomainObject.Predmet.ProtustrankaIDrugi_1">Stanko Maglica</derivirana_varijabla>
  </DomainObject.Predmet.ProtustrankaIDrugi>
  <DomainObject.Predmet.StrankaIDrugiAdressOIB>
    <izvorni_sadrzaj>Ministarstvo financija
Porezna uprava
Područni ured Rijeka
Ispostava Rijeka, Riva 10
, 51000 Rijeka</izvorni_sadrzaj>
    <derivirana_varijabla naziv="DomainObject.Predmet.StrankaIDrugiAdressOIB_1">Ministarstvo financija
Porezna uprava
Područni ured Rijeka
Ispostava Rijeka, Riva 10
, 51000 Rijeka</derivirana_varijabla>
  </DomainObject.Predmet.StrankaIDrugiAdressOIB>
  <DomainObject.Predmet.ProtustrankaIDrugiAdressOIB>
    <izvorni_sadrzaj>Stanko Maglica, OIB 82157406687, Donja Klada 39., Sveti Juraj
, 53270 Sveti Juraj</izvorni_sadrzaj>
    <derivirana_varijabla naziv="DomainObject.Predmet.ProtustrankaIDrugiAdressOIB_1">Stanko Maglica, OIB 82157406687, Donja Klada 39., Sveti Juraj
, 53270 Sveti Juraj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
Porezna uprava
Područni ured Rijeka
Ispostava Rijeka</item>
      <item>Općinski sud u Crikvenici</item>
      <item>Valentina Uković</item>
      <item>Stanko Maglica</item>
    </izvorni_sadrzaj>
    <derivirana_varijabla naziv="DomainObject.Predmet.SudioniciListNaziv_1">
      <item>Ministarstvo financija
Porezna uprava
Područni ured Rijeka
Ispostava Rijeka</item>
      <item>Općinski sud u Crikvenici</item>
      <item>Valentina Uković</item>
      <item>Stanko Maglica</item>
    </derivirana_varijabla>
    <derivirana_varijabla naziv="OstaliSudionici">
      <item>Ministarstvo financija
Porezna uprava
Područni ured Rijeka
Ispostava Rijeka</item>
      <item>Općinski sud u Crikvenici</item>
      <item>Valentina Uković</item>
      <item>Stanko Maglica</item>
    </derivirana_varijabla>
  </DomainObject.Predmet.SudioniciListNaziv>
  <DomainObject.Predmet.SudioniciListAdressOIB>
    <izvorni_sadrzaj>
      <item>Ministarstvo financija
Porezna uprava
Područni ured Rijeka
Ispostava Rijeka, Riva 10
,51000 Rijeka</item>
      <item>Općinski sud u Crikvenici, OIB 74084245037, Kralja Tomislava 85 A
,51260 Crikvenica</item>
      <item>Valentina Uković, OIB 87639571963, Stara cesta 2
,53270 Senj</item>
      <item>Stanko Maglica, OIB 82157406687, Donja Klada 39., Sveti Juraj
,53270 Sveti Juraj</item>
    </izvorni_sadrzaj>
    <derivirana_varijabla naziv="DomainObject.Predmet.SudioniciListAdressOIB_1">
      <item>Ministarstvo financija
Porezna uprava
Područni ured Rijeka
Ispostava Rijeka, Riva 10
,51000 Rijeka</item>
      <item>Općinski sud u Crikvenici, OIB 74084245037, Kralja Tomislava 85 A
,51260 Crikvenica</item>
      <item>Valentina Uković, OIB 87639571963, Stara cesta 2
,53270 Senj</item>
      <item>Stanko Maglica, OIB 82157406687, Donja Klada 39., Sveti Juraj
,53270 Sveti Juraj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74084245037</item>
      <item>, OIB 87639571963</item>
      <item>, OIB 82157406687</item>
    </izvorni_sadrzaj>
    <derivirana_varijabla naziv="DomainObject.Predmet.SudioniciListNazivOIB_1">
      <item>, OIB null</item>
      <item>, OIB 74084245037</item>
      <item>, OIB 87639571963</item>
      <item>, OIB 82157406687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novčana kazna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studenog 2019.</izvorni_sadrzaj>
    <derivirana_varijabla naziv="DomainObject.Predmet.DatumPocetkaProcesa_1">14.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boravišnoj pristojbi</item>
    </izvorni_sadrzaj>
    <derivirana_varijabla naziv="DomainObject.ZakonPravilnikList_1">
      <item>Zakon o boravišnoj pristojbi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>Stanko Maglica, Donja Klada 39., Sveti Juraj
, 53270 Sveti Juraj, OIB: 82157406687, rođen-a 07.10.1969., mjesto rođenja Rijeka</item>
    </izvorni_sadrzaj>
    <derivirana_varijabla naziv="DomainObject.Predmet.OkrivljenikAdresaMjestoRodjenjaList_1">
      <item>Stanko Maglica, Donja Klada 39., Sveti Juraj
, 53270 Sveti Juraj, OIB: 82157406687, rođen-a 07.10.1969., mjesto rođenja Rijeka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>Klasa: 415-02/17-10/5165, Urbroj. 513-02-6010/3-19-5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03.08.2017.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331</properties:Words>
  <properties:Characters>1975</properties:Characters>
  <properties:Lines>75</properties:Lines>
  <properties:Paragraphs>31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2026-02-05T08:25:00Z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2026-02-05T08:25:00Z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Ikp-3603/2019-2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  <prop:property fmtid="{D5CDD505-2E9C-101B-9397-08002B2CF9AE}" pid="9" name="eSPIS_CC_ID">
    <vt:lpwstr>564525873</vt:lpwstr>
  </prop:property>
</prop:Properties>
</file>